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75847" w14:textId="77777777" w:rsidR="007C0734" w:rsidRDefault="007C0734" w:rsidP="007C07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CLOWEMAN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31A250EB" w14:textId="77777777" w:rsidR="007C0734" w:rsidRDefault="007C0734" w:rsidP="007C07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Ashbourne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Derbyshire. Butcher.</w:t>
      </w:r>
    </w:p>
    <w:p w14:paraId="3B0718E5" w14:textId="77777777" w:rsidR="007C0734" w:rsidRDefault="007C0734" w:rsidP="007C07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52EBA6" w14:textId="77777777" w:rsidR="007C0734" w:rsidRDefault="007C0734" w:rsidP="007C07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270CB4" w14:textId="77777777" w:rsidR="007C0734" w:rsidRDefault="007C0734" w:rsidP="007C07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and taking against him,</w:t>
      </w:r>
    </w:p>
    <w:p w14:paraId="471F4795" w14:textId="77777777" w:rsidR="007C0734" w:rsidRDefault="007C0734" w:rsidP="007C07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Barker(q.v.) and 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Coteler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both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Ashbourne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324C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609F214" w14:textId="77777777" w:rsidR="007C0734" w:rsidRDefault="007C0734" w:rsidP="007C07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6989FAB" w14:textId="77777777" w:rsidR="007C0734" w:rsidRDefault="007C0734" w:rsidP="007C07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83211A6" w14:textId="77777777" w:rsidR="007C0734" w:rsidRDefault="007C0734" w:rsidP="007C07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August 2022</w:t>
      </w:r>
    </w:p>
    <w:p w14:paraId="0CF4595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E0C8E" w14:textId="77777777" w:rsidR="007C0734" w:rsidRDefault="007C0734" w:rsidP="009139A6">
      <w:r>
        <w:separator/>
      </w:r>
    </w:p>
  </w:endnote>
  <w:endnote w:type="continuationSeparator" w:id="0">
    <w:p w14:paraId="0B883B44" w14:textId="77777777" w:rsidR="007C0734" w:rsidRDefault="007C07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B83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E15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C1F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347C7" w14:textId="77777777" w:rsidR="007C0734" w:rsidRDefault="007C0734" w:rsidP="009139A6">
      <w:r>
        <w:separator/>
      </w:r>
    </w:p>
  </w:footnote>
  <w:footnote w:type="continuationSeparator" w:id="0">
    <w:p w14:paraId="0BF66F93" w14:textId="77777777" w:rsidR="007C0734" w:rsidRDefault="007C07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135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1E8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E5B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34"/>
    <w:rsid w:val="000666E0"/>
    <w:rsid w:val="002510B7"/>
    <w:rsid w:val="005C130B"/>
    <w:rsid w:val="007C073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5AE84"/>
  <w15:chartTrackingRefBased/>
  <w15:docId w15:val="{DA6D1063-53C7-49FE-A51E-7F96E24D6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C07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2022-08-03T15:52:00Z</dcterms:created>
  <dcterms:modified xsi:type="dcterms:W3CDTF">2022-08-03T15:52:00Z</dcterms:modified>
</cp:coreProperties>
</file>